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0A" w:rsidRPr="006606F6" w:rsidRDefault="0001630A" w:rsidP="006B01DC">
      <w:pPr>
        <w:rPr>
          <w:lang w:val="uk-UA"/>
        </w:rPr>
      </w:pPr>
    </w:p>
    <w:p w:rsidR="0001630A" w:rsidRPr="0092336A" w:rsidRDefault="0001630A" w:rsidP="006B01DC"/>
    <w:p w:rsidR="0001630A" w:rsidRDefault="0001630A" w:rsidP="006B01DC">
      <w:pPr>
        <w:framePr w:hSpace="141" w:wrap="around" w:vAnchor="text" w:hAnchor="page" w:x="5841" w:y="1"/>
        <w:rPr>
          <w:noProof/>
        </w:rPr>
      </w:pPr>
      <w:r w:rsidRPr="004B47F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01630A" w:rsidRDefault="0001630A" w:rsidP="006B01DC">
      <w:pPr>
        <w:pStyle w:val="Heading1"/>
        <w:rPr>
          <w:b/>
        </w:rPr>
      </w:pPr>
    </w:p>
    <w:p w:rsidR="0001630A" w:rsidRDefault="0001630A" w:rsidP="006B01DC">
      <w:pPr>
        <w:pStyle w:val="Heading1"/>
        <w:jc w:val="left"/>
        <w:rPr>
          <w:b/>
          <w:lang w:val="ru-RU"/>
        </w:rPr>
      </w:pPr>
    </w:p>
    <w:p w:rsidR="0001630A" w:rsidRDefault="0001630A" w:rsidP="006B01DC">
      <w:pPr>
        <w:pStyle w:val="Heading1"/>
        <w:jc w:val="left"/>
        <w:rPr>
          <w:b/>
          <w:lang w:val="ru-RU"/>
        </w:rPr>
      </w:pPr>
    </w:p>
    <w:p w:rsidR="0001630A" w:rsidRDefault="0001630A" w:rsidP="006B01DC">
      <w:pPr>
        <w:pStyle w:val="Heading1"/>
        <w:jc w:val="left"/>
        <w:rPr>
          <w:b/>
          <w:lang w:val="ru-RU"/>
        </w:rPr>
      </w:pPr>
    </w:p>
    <w:p w:rsidR="0001630A" w:rsidRDefault="0001630A" w:rsidP="00B82421">
      <w:pPr>
        <w:pStyle w:val="Heading1"/>
        <w:jc w:val="left"/>
      </w:pPr>
    </w:p>
    <w:p w:rsidR="0001630A" w:rsidRDefault="0001630A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01630A" w:rsidRDefault="0001630A" w:rsidP="006B01DC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01630A" w:rsidRPr="00541AF3" w:rsidRDefault="0001630A" w:rsidP="006B01DC">
      <w:pPr>
        <w:jc w:val="center"/>
        <w:rPr>
          <w:b/>
          <w:sz w:val="28"/>
        </w:rPr>
      </w:pPr>
    </w:p>
    <w:p w:rsidR="0001630A" w:rsidRDefault="0001630A" w:rsidP="006B01D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01630A" w:rsidRDefault="0001630A" w:rsidP="006B01DC">
      <w:pPr>
        <w:jc w:val="center"/>
        <w:rPr>
          <w:sz w:val="24"/>
          <w:szCs w:val="24"/>
          <w:lang w:val="uk-UA"/>
        </w:rPr>
      </w:pPr>
    </w:p>
    <w:p w:rsidR="0001630A" w:rsidRPr="001644A9" w:rsidRDefault="0001630A" w:rsidP="006B01DC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01630A" w:rsidRDefault="0001630A" w:rsidP="006B01DC">
      <w:pPr>
        <w:jc w:val="center"/>
        <w:rPr>
          <w:b/>
          <w:sz w:val="28"/>
          <w:lang w:val="uk-UA"/>
        </w:rPr>
      </w:pPr>
    </w:p>
    <w:p w:rsidR="0001630A" w:rsidRDefault="0001630A" w:rsidP="006B01DC">
      <w:pPr>
        <w:jc w:val="center"/>
        <w:rPr>
          <w:b/>
          <w:sz w:val="28"/>
          <w:lang w:val="uk-UA"/>
        </w:rPr>
      </w:pPr>
    </w:p>
    <w:p w:rsidR="0001630A" w:rsidRPr="00690794" w:rsidRDefault="0001630A" w:rsidP="006B01DC">
      <w:pPr>
        <w:jc w:val="both"/>
        <w:rPr>
          <w:sz w:val="28"/>
          <w:lang w:val="uk-UA"/>
        </w:rPr>
      </w:pPr>
      <w:r>
        <w:rPr>
          <w:sz w:val="28"/>
          <w:lang w:val="uk-UA"/>
        </w:rPr>
        <w:t>26 серпня  2021року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№ 237-к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630A" w:rsidRDefault="0001630A" w:rsidP="006B01DC">
      <w:pPr>
        <w:pStyle w:val="Title"/>
      </w:pPr>
    </w:p>
    <w:p w:rsidR="0001630A" w:rsidRDefault="0001630A" w:rsidP="006B01DC">
      <w:pPr>
        <w:pStyle w:val="Title"/>
      </w:pPr>
    </w:p>
    <w:p w:rsidR="0001630A" w:rsidRDefault="0001630A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відпустки без збереження</w:t>
      </w:r>
    </w:p>
    <w:p w:rsidR="0001630A" w:rsidRDefault="0001630A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заробітної плати міському голові Сергію Парпуланському</w:t>
      </w:r>
    </w:p>
    <w:p w:rsidR="0001630A" w:rsidRDefault="0001630A" w:rsidP="005A275E">
      <w:pPr>
        <w:jc w:val="center"/>
        <w:rPr>
          <w:b/>
          <w:sz w:val="28"/>
          <w:lang w:val="uk-UA"/>
        </w:rPr>
      </w:pPr>
    </w:p>
    <w:p w:rsidR="0001630A" w:rsidRDefault="0001630A" w:rsidP="006B01DC">
      <w:pPr>
        <w:jc w:val="center"/>
        <w:rPr>
          <w:b/>
          <w:sz w:val="28"/>
          <w:lang w:val="uk-UA"/>
        </w:rPr>
      </w:pPr>
    </w:p>
    <w:p w:rsidR="0001630A" w:rsidRPr="00304E5B" w:rsidRDefault="0001630A" w:rsidP="006B01DC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частини 4 статті 42 </w:t>
      </w:r>
      <w:r w:rsidRPr="00304E5B">
        <w:rPr>
          <w:sz w:val="28"/>
          <w:szCs w:val="28"/>
          <w:lang w:val="uk-UA"/>
        </w:rPr>
        <w:t xml:space="preserve"> Закону України "Про м</w:t>
      </w:r>
      <w:r w:rsidRPr="00304E5B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>сцеве</w:t>
      </w:r>
      <w:r w:rsidRPr="00304E5B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 xml:space="preserve"> в Україні</w:t>
      </w:r>
      <w:r w:rsidRPr="00304E5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,статті 26 </w:t>
      </w:r>
      <w:r w:rsidRPr="00304E5B">
        <w:rPr>
          <w:sz w:val="28"/>
          <w:szCs w:val="28"/>
          <w:lang w:val="uk-UA"/>
        </w:rPr>
        <w:t>Закону України "Про в</w:t>
      </w:r>
      <w:r w:rsidRPr="00304E5B">
        <w:rPr>
          <w:sz w:val="28"/>
          <w:szCs w:val="28"/>
        </w:rPr>
        <w:t>i</w:t>
      </w:r>
      <w:r w:rsidRPr="00304E5B">
        <w:rPr>
          <w:sz w:val="28"/>
          <w:szCs w:val="28"/>
          <w:lang w:val="uk-UA"/>
        </w:rPr>
        <w:t>дпустки"</w:t>
      </w:r>
      <w:r>
        <w:rPr>
          <w:sz w:val="28"/>
          <w:szCs w:val="28"/>
          <w:lang w:val="uk-UA"/>
        </w:rPr>
        <w:t>:</w:t>
      </w:r>
    </w:p>
    <w:p w:rsidR="0001630A" w:rsidRDefault="0001630A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 w:rsidRPr="002E6515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Вибуваю у </w:t>
      </w:r>
      <w:r w:rsidRPr="002E6515">
        <w:rPr>
          <w:sz w:val="28"/>
          <w:szCs w:val="28"/>
        </w:rPr>
        <w:t>вiдпустку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без збереження  заробітної плати </w:t>
      </w:r>
      <w:r>
        <w:rPr>
          <w:sz w:val="28"/>
          <w:szCs w:val="28"/>
        </w:rPr>
        <w:t xml:space="preserve">тривалістю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</w:rPr>
        <w:t>календарн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</w:rPr>
        <w:t xml:space="preserve"> д</w:t>
      </w:r>
      <w:r>
        <w:rPr>
          <w:sz w:val="28"/>
          <w:szCs w:val="28"/>
          <w:lang w:val="uk-UA"/>
        </w:rPr>
        <w:t xml:space="preserve">ень </w:t>
      </w:r>
      <w:r w:rsidRPr="001441E0">
        <w:rPr>
          <w:sz w:val="28"/>
          <w:szCs w:val="28"/>
          <w:highlight w:val="black"/>
          <w:lang w:val="uk-UA"/>
        </w:rPr>
        <w:t>27 серпня</w:t>
      </w:r>
      <w:r w:rsidRPr="002E6515">
        <w:rPr>
          <w:sz w:val="28"/>
          <w:szCs w:val="28"/>
        </w:rPr>
        <w:t xml:space="preserve"> 20</w:t>
      </w:r>
      <w:r>
        <w:rPr>
          <w:sz w:val="28"/>
          <w:szCs w:val="28"/>
          <w:lang w:val="uk-UA"/>
        </w:rPr>
        <w:t>21</w:t>
      </w:r>
      <w:r w:rsidRPr="002E6515">
        <w:rPr>
          <w:sz w:val="28"/>
          <w:szCs w:val="28"/>
        </w:rPr>
        <w:t xml:space="preserve"> року.  </w:t>
      </w:r>
    </w:p>
    <w:p w:rsidR="0001630A" w:rsidRDefault="0001630A" w:rsidP="006B01DC">
      <w:pPr>
        <w:pStyle w:val="BodyText"/>
        <w:spacing w:line="276" w:lineRule="auto"/>
        <w:ind w:firstLine="708"/>
      </w:pPr>
      <w:r>
        <w:t>2.Відділу бухгалтерського  обліку, звітності та фінансово-господарського забезпечення Арцизької міської ради  зробити відповідні розрахунки.</w:t>
      </w:r>
    </w:p>
    <w:p w:rsidR="0001630A" w:rsidRDefault="0001630A" w:rsidP="006B01DC">
      <w:pPr>
        <w:pStyle w:val="Heading2"/>
      </w:pPr>
    </w:p>
    <w:p w:rsidR="0001630A" w:rsidRDefault="0001630A" w:rsidP="006B01DC">
      <w:pPr>
        <w:pStyle w:val="Heading2"/>
      </w:pPr>
    </w:p>
    <w:p w:rsidR="0001630A" w:rsidRPr="000917CC" w:rsidRDefault="0001630A" w:rsidP="006B01D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01630A" w:rsidRDefault="0001630A" w:rsidP="006B01DC"/>
    <w:p w:rsidR="0001630A" w:rsidRDefault="0001630A" w:rsidP="006B01DC"/>
    <w:p w:rsidR="0001630A" w:rsidRDefault="0001630A" w:rsidP="006B01DC">
      <w:pPr>
        <w:rPr>
          <w:lang w:val="uk-UA"/>
        </w:rPr>
      </w:pPr>
    </w:p>
    <w:p w:rsidR="0001630A" w:rsidRDefault="0001630A" w:rsidP="006B01DC">
      <w:pPr>
        <w:rPr>
          <w:sz w:val="28"/>
          <w:szCs w:val="28"/>
          <w:lang w:val="uk-UA"/>
        </w:rPr>
      </w:pPr>
    </w:p>
    <w:p w:rsidR="0001630A" w:rsidRDefault="0001630A" w:rsidP="006B01DC">
      <w:pPr>
        <w:rPr>
          <w:sz w:val="28"/>
          <w:szCs w:val="28"/>
          <w:lang w:val="uk-UA"/>
        </w:rPr>
      </w:pPr>
    </w:p>
    <w:p w:rsidR="0001630A" w:rsidRDefault="0001630A" w:rsidP="006B01DC">
      <w:pPr>
        <w:rPr>
          <w:sz w:val="28"/>
          <w:szCs w:val="28"/>
          <w:lang w:val="uk-UA"/>
        </w:rPr>
      </w:pPr>
    </w:p>
    <w:p w:rsidR="0001630A" w:rsidRDefault="0001630A" w:rsidP="006B01DC">
      <w:pPr>
        <w:rPr>
          <w:sz w:val="28"/>
          <w:szCs w:val="28"/>
          <w:lang w:val="uk-UA"/>
        </w:rPr>
      </w:pPr>
    </w:p>
    <w:p w:rsidR="0001630A" w:rsidRPr="006B590B" w:rsidRDefault="0001630A" w:rsidP="006B01DC">
      <w:pPr>
        <w:rPr>
          <w:sz w:val="28"/>
          <w:szCs w:val="28"/>
          <w:lang w:val="uk-UA"/>
        </w:rPr>
      </w:pPr>
    </w:p>
    <w:p w:rsidR="0001630A" w:rsidRDefault="0001630A" w:rsidP="006B01DC">
      <w:pPr>
        <w:rPr>
          <w:lang w:val="uk-UA"/>
        </w:rPr>
      </w:pPr>
    </w:p>
    <w:p w:rsidR="0001630A" w:rsidRPr="000A6718" w:rsidRDefault="0001630A" w:rsidP="006B01DC">
      <w:pPr>
        <w:rPr>
          <w:lang w:val="uk-UA"/>
        </w:rPr>
      </w:pPr>
    </w:p>
    <w:sectPr w:rsidR="0001630A" w:rsidRPr="000A6718" w:rsidSect="00050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1DC"/>
    <w:rsid w:val="0001630A"/>
    <w:rsid w:val="0005054A"/>
    <w:rsid w:val="00063EE7"/>
    <w:rsid w:val="0008594E"/>
    <w:rsid w:val="000917CC"/>
    <w:rsid w:val="000A42A1"/>
    <w:rsid w:val="000A6718"/>
    <w:rsid w:val="000D7038"/>
    <w:rsid w:val="000F1E54"/>
    <w:rsid w:val="0012296C"/>
    <w:rsid w:val="001441E0"/>
    <w:rsid w:val="001644A9"/>
    <w:rsid w:val="001C219F"/>
    <w:rsid w:val="001E548C"/>
    <w:rsid w:val="002E6515"/>
    <w:rsid w:val="003010A8"/>
    <w:rsid w:val="00304E5B"/>
    <w:rsid w:val="003D51F1"/>
    <w:rsid w:val="00496E19"/>
    <w:rsid w:val="004B47F8"/>
    <w:rsid w:val="004E1A5C"/>
    <w:rsid w:val="004F5195"/>
    <w:rsid w:val="00515A84"/>
    <w:rsid w:val="00541AF3"/>
    <w:rsid w:val="005A275E"/>
    <w:rsid w:val="005D1E26"/>
    <w:rsid w:val="00652AAF"/>
    <w:rsid w:val="006606F6"/>
    <w:rsid w:val="00690794"/>
    <w:rsid w:val="006B01DC"/>
    <w:rsid w:val="006B590B"/>
    <w:rsid w:val="006C3381"/>
    <w:rsid w:val="006D7188"/>
    <w:rsid w:val="00707B4B"/>
    <w:rsid w:val="00746F43"/>
    <w:rsid w:val="007735AB"/>
    <w:rsid w:val="00791A64"/>
    <w:rsid w:val="0080477C"/>
    <w:rsid w:val="008054B5"/>
    <w:rsid w:val="00821AC9"/>
    <w:rsid w:val="00854557"/>
    <w:rsid w:val="0092336A"/>
    <w:rsid w:val="00990900"/>
    <w:rsid w:val="009B19A7"/>
    <w:rsid w:val="009E6D58"/>
    <w:rsid w:val="009F5582"/>
    <w:rsid w:val="00A969FE"/>
    <w:rsid w:val="00AE0F9C"/>
    <w:rsid w:val="00B82421"/>
    <w:rsid w:val="00C05670"/>
    <w:rsid w:val="00CF77D5"/>
    <w:rsid w:val="00DA0CA2"/>
    <w:rsid w:val="00DB43FD"/>
    <w:rsid w:val="00E05F39"/>
    <w:rsid w:val="00E427FC"/>
    <w:rsid w:val="00E71539"/>
    <w:rsid w:val="00F014FB"/>
    <w:rsid w:val="00F9418D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1D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1DC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B01DC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01D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B0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B0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6B01D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0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1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757</TotalTime>
  <Pages>1</Pages>
  <Words>169</Words>
  <Characters>969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18</cp:revision>
  <cp:lastPrinted>2022-01-06T08:08:00Z</cp:lastPrinted>
  <dcterms:created xsi:type="dcterms:W3CDTF">2021-06-09T05:22:00Z</dcterms:created>
  <dcterms:modified xsi:type="dcterms:W3CDTF">2022-01-12T07:30:00Z</dcterms:modified>
</cp:coreProperties>
</file>